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Scunthorpe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Scunthorpe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Scunthorpe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Scunthorpe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Scunthorpe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Scunthorpe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Scunthorpe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Scunthorpe is estimated to be </w:t>
      </w:r>
      <w:r w:rsidRPr="00773DF7">
        <w:rPr>
          <w:rFonts w:ascii="Libre Franklin Light" w:eastAsia="Times New Roman" w:hAnsi="Libre Franklin Light" w:cs="Calibri Light"/>
          <w:b/>
          <w:bCs/>
          <w:color w:val="C45911" w:themeColor="accent2" w:themeShade="BF"/>
        </w:rPr>
        <w:t xml:space="preserve">£1,824,464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Scunthorpe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Scunthorpe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Scunthorpe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Scunthorpe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cunthorp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Scunthorpe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cunthorp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Scunthorpe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Scunthorpe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cunthorp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Scunthorpe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Scunthorpe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Scunthorpe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Scunthorpe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Scunthorpe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Scunthorpe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£1,824,464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Scunthorpe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£614,575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£44,026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£12,382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£1,101,062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£1,824,464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Scunthorpe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Scunthorpe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Scunthorpe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Scunthorpe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Scunthorpe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Scunthorpe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Scunthorpe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Scunthorpe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Scunthorpe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Scunthorpe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Scunthorpe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Scunthorpe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8A0335A-9660-412B-AFEA-20AA98BC7C4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